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D54" w:rsidRDefault="00640D54" w:rsidP="00176A9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О С С И Й С К А Я  Ф Е Д Е Р А Ц И Я</w:t>
      </w:r>
    </w:p>
    <w:p w:rsidR="00640D54" w:rsidRDefault="00640D54" w:rsidP="00176A9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ГОРОДСКОЙ ОКРУГ «ГОРОД КЛИНЦЫ БРЯНСКОЙ ОБЛАСТИ»</w:t>
      </w:r>
    </w:p>
    <w:p w:rsidR="00640D54" w:rsidRDefault="00640D54" w:rsidP="00176A9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КЛИНЦОВСКИЙ ГОРОДСКОЙ СОВЕТ НАРОДНЫХ ДЕПУТАТОВ</w:t>
      </w:r>
    </w:p>
    <w:p w:rsidR="00640D54" w:rsidRDefault="00640D54" w:rsidP="00176A9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640D54" w:rsidRDefault="00640D54" w:rsidP="00176A9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28.12.2012 г. № 5-762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г. Клинцы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Клинцовского городскогоСовета 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народных депутатов от 21.02.2006 г. 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 3-1/12 «Об установлении на территории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г. Клинцы учетной нормы площади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жилого помещения и нормы предоставления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жилья»</w:t>
      </w:r>
    </w:p>
    <w:p w:rsidR="00640D54" w:rsidRDefault="00640D54" w:rsidP="001E0A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640D54" w:rsidRDefault="00640D54" w:rsidP="001E0A1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Рассмотрев требование прокурора города Клинцы от 20.12.2012 года №09/2012 «Об изменении нормативного правового акта с целью исключения выявленных коррупциогенных факторов», Клинцовский городской Совет народных депутатов </w:t>
      </w:r>
    </w:p>
    <w:p w:rsidR="00640D54" w:rsidRDefault="00640D54" w:rsidP="00176A9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40D54" w:rsidRDefault="00640D54" w:rsidP="001E0A1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 Е Ш И Л:</w:t>
      </w:r>
    </w:p>
    <w:p w:rsidR="00640D54" w:rsidRDefault="00640D54" w:rsidP="00176A96">
      <w:pPr>
        <w:pStyle w:val="ConsPlusNormal"/>
        <w:widowControl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A46FF2">
      <w:pPr>
        <w:autoSpaceDE w:val="0"/>
        <w:autoSpaceDN w:val="0"/>
        <w:adjustRightInd w:val="0"/>
        <w:ind w:firstLine="540"/>
        <w:jc w:val="both"/>
      </w:pPr>
      <w:r>
        <w:t xml:space="preserve">1. </w:t>
      </w:r>
      <w:r w:rsidRPr="0006046B">
        <w:t>Требование прокурора города Клинцы от 20.12.2012 года №09/2012 «Об изменении нормативного правового акта с целью исключения выявленных коррупциогенных факторов»</w:t>
      </w:r>
      <w:r>
        <w:t xml:space="preserve"> удовлетворить.</w:t>
      </w:r>
    </w:p>
    <w:p w:rsidR="00640D54" w:rsidRDefault="00640D54" w:rsidP="00A46FF2">
      <w:pPr>
        <w:autoSpaceDE w:val="0"/>
        <w:autoSpaceDN w:val="0"/>
        <w:adjustRightInd w:val="0"/>
        <w:ind w:firstLine="540"/>
        <w:jc w:val="both"/>
      </w:pPr>
      <w:r>
        <w:t xml:space="preserve">2. Внести изменения в РешениеКлинцовского городского Совета народных депутатов от </w:t>
      </w:r>
      <w:r w:rsidRPr="00A46FF2">
        <w:t>21.02.2006 г. № 3-1/12 «Об установлении на территории г. Клинцы учетной нормы и нормы предоставления жилья»</w:t>
      </w:r>
      <w:r>
        <w:t>:</w:t>
      </w:r>
    </w:p>
    <w:p w:rsidR="00640D54" w:rsidRDefault="00640D54" w:rsidP="00197E7C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t>- изложить пункт 1.2 указанного Решения в новой редакции: «Минимальную н</w:t>
      </w:r>
      <w:r>
        <w:rPr>
          <w:lang w:eastAsia="en-US"/>
        </w:rPr>
        <w:t xml:space="preserve">орму предоставления площади жилого помещения, исходя из которой, определяется размер общей площади жилого помещения, предоставляемого по договору социального найма в размере </w:t>
      </w:r>
      <w:smartTag w:uri="urn:schemas-microsoft-com:office:smarttags" w:element="metricconverter">
        <w:smartTagPr>
          <w:attr w:name="ProductID" w:val="15 кв. м"/>
        </w:smartTagPr>
        <w:r>
          <w:rPr>
            <w:lang w:eastAsia="en-US"/>
          </w:rPr>
          <w:t>15 кв. м</w:t>
        </w:r>
      </w:smartTag>
      <w:r>
        <w:rPr>
          <w:lang w:eastAsia="en-US"/>
        </w:rPr>
        <w:t xml:space="preserve"> на одного человека»;</w:t>
      </w:r>
    </w:p>
    <w:p w:rsidR="00640D54" w:rsidRDefault="00640D54" w:rsidP="00A46FF2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- в пункте 1.3 указанного Решения слова «не более чем на 10 кв.м.» заменить словами «не более чем на 15 кв.м.».</w:t>
      </w:r>
    </w:p>
    <w:p w:rsidR="00640D54" w:rsidRDefault="00640D54" w:rsidP="00A46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723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 Решение вступает в силу с момента опубликования.</w:t>
      </w:r>
    </w:p>
    <w:p w:rsidR="00640D54" w:rsidRDefault="00640D54" w:rsidP="00176A9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Опубликовать настоящее решение в газете «Труд».</w:t>
      </w:r>
    </w:p>
    <w:p w:rsidR="00640D54" w:rsidRDefault="00640D54" w:rsidP="00176A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40D54" w:rsidRDefault="00640D54" w:rsidP="00176A9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40D54" w:rsidRDefault="00640D54" w:rsidP="00176A96">
      <w:pPr>
        <w:pStyle w:val="ConsPlusNormal"/>
        <w:tabs>
          <w:tab w:val="left" w:pos="375"/>
          <w:tab w:val="left" w:pos="7425"/>
        </w:tabs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Глава города Клинцы                     </w:t>
      </w:r>
      <w:r>
        <w:rPr>
          <w:rFonts w:ascii="Times New Roman" w:hAnsi="Times New Roman"/>
          <w:sz w:val="24"/>
          <w:szCs w:val="24"/>
        </w:rPr>
        <w:tab/>
        <w:t>В.В.Беляй</w:t>
      </w:r>
    </w:p>
    <w:p w:rsidR="00640D54" w:rsidRDefault="00640D54" w:rsidP="00176A96"/>
    <w:sectPr w:rsidR="00640D54" w:rsidSect="00A76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428B"/>
    <w:rsid w:val="00005BE7"/>
    <w:rsid w:val="0002206C"/>
    <w:rsid w:val="000401AB"/>
    <w:rsid w:val="0006046B"/>
    <w:rsid w:val="00092C17"/>
    <w:rsid w:val="001206B3"/>
    <w:rsid w:val="00170A89"/>
    <w:rsid w:val="00176A96"/>
    <w:rsid w:val="00197E7C"/>
    <w:rsid w:val="001B4429"/>
    <w:rsid w:val="001E0A14"/>
    <w:rsid w:val="00252812"/>
    <w:rsid w:val="00252AD5"/>
    <w:rsid w:val="002E23C1"/>
    <w:rsid w:val="00350512"/>
    <w:rsid w:val="00362075"/>
    <w:rsid w:val="003F524A"/>
    <w:rsid w:val="00435B42"/>
    <w:rsid w:val="00470957"/>
    <w:rsid w:val="00482DA0"/>
    <w:rsid w:val="00640D54"/>
    <w:rsid w:val="00644A90"/>
    <w:rsid w:val="006976F4"/>
    <w:rsid w:val="00723F5F"/>
    <w:rsid w:val="0072560F"/>
    <w:rsid w:val="007A760D"/>
    <w:rsid w:val="007F11EC"/>
    <w:rsid w:val="008B14D2"/>
    <w:rsid w:val="008D76A5"/>
    <w:rsid w:val="008F1EB2"/>
    <w:rsid w:val="009479F1"/>
    <w:rsid w:val="009C1CF1"/>
    <w:rsid w:val="009C3790"/>
    <w:rsid w:val="009D7DAC"/>
    <w:rsid w:val="00A2793A"/>
    <w:rsid w:val="00A46FF2"/>
    <w:rsid w:val="00A72F25"/>
    <w:rsid w:val="00A76562"/>
    <w:rsid w:val="00AF5281"/>
    <w:rsid w:val="00B71444"/>
    <w:rsid w:val="00C3433A"/>
    <w:rsid w:val="00CC030D"/>
    <w:rsid w:val="00CE3F04"/>
    <w:rsid w:val="00D56DFF"/>
    <w:rsid w:val="00D81750"/>
    <w:rsid w:val="00D91C57"/>
    <w:rsid w:val="00DB2403"/>
    <w:rsid w:val="00DF1A32"/>
    <w:rsid w:val="00EF7A95"/>
    <w:rsid w:val="00FD0F84"/>
    <w:rsid w:val="00FD428B"/>
    <w:rsid w:val="00FF2906"/>
    <w:rsid w:val="00FF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A9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6A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76A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3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376</TotalTime>
  <Pages>1</Pages>
  <Words>238</Words>
  <Characters>1357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2012-12-28T09:50:00Z</cp:lastPrinted>
  <dcterms:created xsi:type="dcterms:W3CDTF">2012-12-17T08:20:00Z</dcterms:created>
  <dcterms:modified xsi:type="dcterms:W3CDTF">2012-12-28T09:50:00Z</dcterms:modified>
</cp:coreProperties>
</file>